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58F6" w:rsidR="001558F6" w:rsidP="001558F6" w:rsidRDefault="001558F6" w14:paraId="59fd67b" w14:textId="59fd67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558F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558F6" w:rsidR="001558F6" w:rsidP="001558F6" w:rsidRDefault="001558F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</w:p>
    <w:p w:rsidRPr="001558F6" w:rsidR="001558F6" w:rsidP="001558F6" w:rsidRDefault="001558F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1558F6" w:rsidR="001558F6" w:rsidP="001558F6" w:rsidRDefault="001558F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="007364D3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2 St-45</w:t>
      </w:r>
      <w:r w:rsidRPr="001558F6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1558F6">
        <w:rPr>
          <w:rFonts w:eastAsia="Times New Roman" w:cs="Arial"/>
          <w:bCs/>
          <w:szCs w:val="24"/>
          <w:lang w:eastAsia="hr-HR"/>
        </w:rPr>
        <w:t>-</w:t>
      </w:r>
      <w:r w:rsidR="007364D3">
        <w:rPr>
          <w:rFonts w:eastAsia="Times New Roman" w:cs="Arial"/>
          <w:bCs/>
          <w:szCs w:val="24"/>
          <w:lang w:eastAsia="hr-HR"/>
        </w:rPr>
        <w:t>8</w:t>
      </w:r>
    </w:p>
    <w:p w:rsidRPr="001558F6" w:rsidR="001558F6" w:rsidP="001558F6" w:rsidRDefault="001558F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Z A P I S N I K</w:t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Od 7. ožujka 2023.</w:t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ISTRA MONT j.d.o.o., Pula, Carlijeva ulica 10, OIB: 0</w:t>
      </w:r>
      <w:r w:rsidRPr="000A1178">
        <w:rPr>
          <w:rFonts w:cs="Arial"/>
          <w:szCs w:val="24"/>
        </w:rPr>
        <w:t>6136608639</w:t>
      </w:r>
    </w:p>
    <w:p w:rsidRPr="001558F6" w:rsidR="001558F6" w:rsidP="001558F6" w:rsidRDefault="001558F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  </w:t>
      </w: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OD SUDA NAZOČNI:</w:t>
      </w: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Adrijana Labinjan Skok, stečajna sutkinja </w:t>
      </w: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4D1BF2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1BF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D1BF2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1BF2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4D1BF2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1BF2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D1BF2" w:rsidR="004D1BF2">
        <w:rPr>
          <w:rFonts w:eastAsia="Times New Roman" w:cs="Arial"/>
          <w:bCs/>
          <w:szCs w:val="24"/>
          <w:lang w:eastAsia="hr-HR"/>
        </w:rPr>
        <w:t>nitko</w:t>
      </w: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31.1.2023.</w:t>
      </w:r>
    </w:p>
    <w:p w:rsidRPr="001558F6" w:rsidR="001558F6" w:rsidP="004D1BF2" w:rsidRDefault="001558F6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558F6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St-45/2023-4 od 31. siječnja 2023. </w:t>
      </w:r>
    </w:p>
    <w:p w:rsidRPr="001558F6" w:rsidR="001558F6" w:rsidP="001558F6" w:rsidRDefault="001558F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>r j e š e nj e</w:t>
      </w:r>
    </w:p>
    <w:p w:rsidRPr="001558F6" w:rsidR="001558F6" w:rsidP="001558F6" w:rsidRDefault="001558F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558F6">
        <w:rPr>
          <w:rFonts w:eastAsia="Times New Roman" w:cs="Arial"/>
          <w:szCs w:val="24"/>
          <w:lang w:eastAsia="hr-HR"/>
        </w:rPr>
        <w:t>Odluka će biti donesena u pisanom obliku.</w:t>
      </w:r>
    </w:p>
    <w:p w:rsidRPr="001558F6" w:rsidR="001558F6" w:rsidP="001558F6" w:rsidRDefault="001558F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1558F6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1558F6" w:rsidR="001558F6" w:rsidP="001558F6" w:rsidRDefault="001558F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558F6">
        <w:rPr>
          <w:rFonts w:eastAsia="Times New Roman" w:cs="Arial"/>
          <w:szCs w:val="24"/>
          <w:lang w:eastAsia="hr-HR"/>
        </w:rPr>
        <w:t xml:space="preserve">Dovršeno u </w:t>
      </w:r>
      <w:r w:rsidR="004D1BF2">
        <w:rPr>
          <w:rFonts w:eastAsia="Times New Roman" w:cs="Arial"/>
          <w:szCs w:val="24"/>
          <w:lang w:eastAsia="hr-HR"/>
        </w:rPr>
        <w:t>9</w:t>
      </w:r>
      <w:r w:rsidRPr="001558F6">
        <w:rPr>
          <w:rFonts w:eastAsia="Times New Roman" w:cs="Arial"/>
          <w:szCs w:val="24"/>
          <w:lang w:eastAsia="hr-HR"/>
        </w:rPr>
        <w:t>:</w:t>
      </w:r>
      <w:r w:rsidR="004D1BF2">
        <w:rPr>
          <w:rFonts w:eastAsia="Times New Roman" w:cs="Arial"/>
          <w:szCs w:val="24"/>
          <w:lang w:eastAsia="hr-HR"/>
        </w:rPr>
        <w:t>10</w:t>
      </w:r>
      <w:r w:rsidRPr="001558F6">
        <w:rPr>
          <w:rFonts w:eastAsia="Times New Roman" w:cs="Arial"/>
          <w:szCs w:val="24"/>
          <w:lang w:eastAsia="hr-HR"/>
        </w:rPr>
        <w:t xml:space="preserve"> sati.</w:t>
      </w:r>
    </w:p>
    <w:p w:rsidRPr="001558F6" w:rsidR="001558F6" w:rsidP="001558F6" w:rsidRDefault="001558F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  </w:t>
      </w:r>
      <w:r w:rsidRPr="001558F6">
        <w:rPr>
          <w:rFonts w:eastAsia="Times New Roman" w:cs="Arial"/>
          <w:bCs/>
          <w:szCs w:val="24"/>
          <w:lang w:eastAsia="hr-HR"/>
        </w:rPr>
        <w:tab/>
        <w:t>Stečajna sutkinja:</w:t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</w:p>
    <w:p w:rsidRPr="001558F6" w:rsidR="001558F6" w:rsidP="001558F6" w:rsidRDefault="001558F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1558F6" w:rsidR="001558F6" w:rsidP="001558F6" w:rsidRDefault="001558F6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1558F6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  <w:r w:rsidRPr="001558F6">
        <w:rPr>
          <w:rFonts w:eastAsia="Times New Roman" w:cs="Arial"/>
          <w:bCs/>
          <w:szCs w:val="24"/>
          <w:lang w:eastAsia="hr-HR"/>
        </w:rPr>
        <w:tab/>
      </w:r>
    </w:p>
    <w:p w:rsidR="002410FA" w:rsidP="004D1BF2" w:rsidRDefault="001558F6">
      <w:pPr>
        <w:spacing w:after="0" w:line="240" w:lineRule="atLeast"/>
        <w:jc w:val="center"/>
      </w:pPr>
      <w:r w:rsidRPr="001558F6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58F6" w:rsidP="001558F6" w:rsidRDefault="001558F6">
      <w:pPr>
        <w:spacing w:after="0" w:line="240" w:lineRule="auto"/>
      </w:pPr>
      <w:r>
        <w:separator/>
      </w:r>
    </w:p>
  </w:endnote>
  <w:endnote w:type="continuationSeparator" w:id="0">
    <w:p w:rsidR="001558F6" w:rsidP="001558F6" w:rsidRDefault="0015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58F6" w:rsidP="001558F6" w:rsidRDefault="001558F6">
      <w:pPr>
        <w:spacing w:after="0" w:line="240" w:lineRule="auto"/>
      </w:pPr>
      <w:r>
        <w:separator/>
      </w:r>
    </w:p>
  </w:footnote>
  <w:footnote w:type="continuationSeparator" w:id="0">
    <w:p w:rsidR="001558F6" w:rsidP="001558F6" w:rsidRDefault="0015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558F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4D1BF2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="007364D3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2 St-45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3</w:t>
        </w:r>
        <w:r w:rsidRPr="00967383">
          <w:rPr>
            <w:rFonts w:ascii="Arial" w:hAnsi="Arial" w:cs="Arial"/>
          </w:rPr>
          <w:t>-</w:t>
        </w:r>
        <w:r w:rsidR="007364D3">
          <w:rPr>
            <w:rFonts w:ascii="Arial" w:hAnsi="Arial" w:cs="Arial"/>
          </w:rPr>
          <w:t>8</w:t>
        </w:r>
      </w:p>
    </w:sdtContent>
  </w:sdt>
  <w:p w:rsidR="001E6FBA" w:rsidRDefault="0059672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8F6"/>
    <w:rsid w:val="001558F6"/>
    <w:rsid w:val="002410FA"/>
    <w:rsid w:val="004D1BF2"/>
    <w:rsid w:val="00596726"/>
    <w:rsid w:val="0073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BDF2AAC-E337-4D5D-9248-643B86CF363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558F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558F6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558F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558F6"/>
  </w:style>
  <w:style w:type="character" w:styleId="Tekstrezerviranogmjesta">
    <w:name w:val="Placeholder Text"/>
    <w:basedOn w:val="Zadanifontodlomka"/>
    <w:uiPriority w:val="99"/>
    <w:semiHidden/>
    <w:rsid w:val="005967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72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9672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9672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9672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7. ožujka 2023.</izvorni_sadrzaj>
    <derivirana_varijabla naziv="DomainObject.StvarniPocetakDatum_1">7. ožujka 2023.</derivirana_varijabla>
  </DomainObject.StvarniPocetakDatum>
  <DomainObject.StvarniZavrsetakDatum>
    <izvorni_sadrzaj>7. ožujka 2023.</izvorni_sadrzaj>
    <derivirana_varijabla naziv="DomainObject.StvarniZavrsetakDatum_1">7. ožujka 2023.</derivirana_varijabla>
  </DomainObject.StvarniZavrsetakDatum>
  <DomainObject.PlaniraniZavrsetakDatum>
    <izvorni_sadrzaj>7. ožujka 2023.</izvorni_sadrzaj>
    <derivirana_varijabla naziv="DomainObject.PlaniraniZavrsetakDatum_1">7. ožujka 2023.</derivirana_varijabla>
  </DomainObject.PlaniraniZavrsetakDatum>
  <DomainObject.PlaniraniPocetakDatum>
    <izvorni_sadrzaj>7. ožujka 2023.</izvorni_sadrzaj>
    <derivirana_varijabla naziv="DomainObject.PlaniraniPocetakDatum_1">7. ožujka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2023.</izvorni_sadrzaj>
    <derivirana_varijabla naziv="DomainObject.Zapisnik.DatumKreiranja_1">7.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St-45/2023-8</izvorni_sadrzaj>
    <derivirana_varijabla naziv="DomainObject.Zapisnik.Oznaka_1">St-45/2023-8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2023.</izvorni_sadrzaj>
    <derivirana_varijabla naziv="DomainObject.Predmet.DatumIzradeOptuznogAkta_1">27. siječnja 2023.</derivirana_varijabla>
  </DomainObject.Predmet.DatumIzradeOptuznogAkta>
  <DomainObject.Predmet.DatumIzradeOptuznogAktaFormated>
    <izvorni_sadrzaj>27.1.2023.</izvorni_sadrzaj>
    <derivirana_varijabla naziv="DomainObject.Predmet.DatumIzradeOptuznogAktaFormated_1">27.1.2023.</derivirana_varijabla>
  </DomainObject.Predmet.DatumIzradeOptuznogAktaFormated>
  <DomainObject.Predmet.DatumOsnivanja>
    <izvorni_sadrzaj>27. siječnja 2023.</izvorni_sadrzaj>
    <derivirana_varijabla naziv="DomainObject.Predmet.DatumOsnivanja_1">27.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2023.</izvorni_sadrzaj>
    <derivirana_varijabla naziv="DomainObject.Predmet.DatumPrimitkaOptuznogAkta_1">27.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St-45/2023</izvorni_sadrzaj>
    <derivirana_varijabla naziv="DomainObject.Predmet.OznakaBroj_1">St-45/2023</derivirana_varijabla>
  </DomainObject.Predmet.OznakaBroj>
  <DomainObject.Predmet.OznakaBrojOptuznogAkta>
    <izvorni_sadrzaj>04-06-23-500</izvorni_sadrzaj>
    <derivirana_varijabla naziv="DomainObject.Predmet.OznakaBrojOptuznogAkta_1">04-06-23-500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MONT j.d.o.o. PULA</izvorni_sadrzaj>
    <derivirana_varijabla naziv="DomainObject.Predmet.ProtustrankaFormated_1">  ISTRA MONT j.d.o.o. PULA</derivirana_varijabla>
  </DomainObject.Predmet.ProtustrankaFormated>
  <DomainObject.Predmet.ProtustrankaFormatedOIB>
    <izvorni_sadrzaj>  ISTRA MONT j.d.o.o. PULA, OIB 06136608639</izvorni_sadrzaj>
    <derivirana_varijabla naziv="DomainObject.Predmet.ProtustrankaFormatedOIB_1">  ISTRA MONT j.d.o.o. PULA, OIB 06136608639</derivirana_varijabla>
  </DomainObject.Predmet.ProtustrankaFormatedOIB>
  <DomainObject.Predmet.ProtustrankaFormatedWithAdress>
    <izvorni_sadrzaj> ISTRA MONT j.d.o.o. PULA, Carlijeva ulica 10, 52100 Pula</izvorni_sadrzaj>
    <derivirana_varijabla naziv="DomainObject.Predmet.ProtustrankaFormatedWithAdress_1"> ISTRA MONT j.d.o.o. PULA, Carlijeva ulica 10, 52100 Pula</derivirana_varijabla>
  </DomainObject.Predmet.ProtustrankaFormatedWithAdress>
  <DomainObject.Predmet.ProtustrankaFormatedWithAdressOIB>
    <izvorni_sadrzaj> ISTRA MONT j.d.o.o. PULA, OIB 06136608639, Carlijeva ulica 10, 52100 Pula</izvorni_sadrzaj>
    <derivirana_varijabla naziv="DomainObject.Predmet.ProtustrankaFormatedWithAdressOIB_1"> ISTRA MONT j.d.o.o. PULA, OIB 06136608639, Carlijeva ulica 10, 52100 Pula</derivirana_varijabla>
  </DomainObject.Predmet.ProtustrankaFormatedWithAdressOIB>
  <DomainObject.Predmet.ProtustrankaWithAdress>
    <izvorni_sadrzaj>ISTRA MONT j.d.o.o. PULA Carlijeva ulica 10, 52100 Pula</izvorni_sadrzaj>
    <derivirana_varijabla naziv="DomainObject.Predmet.ProtustrankaWithAdress_1">ISTRA MONT j.d.o.o. PULA Carlijeva ulica 10, 52100 Pula</derivirana_varijabla>
  </DomainObject.Predmet.ProtustrankaWithAdress>
  <DomainObject.Predmet.ProtustrankaWithAdressOIB>
    <izvorni_sadrzaj>ISTRA MONT j.d.o.o. PULA, OIB 06136608639, Carlijeva ulica 10, 52100 Pula</izvorni_sadrzaj>
    <derivirana_varijabla naziv="DomainObject.Predmet.ProtustrankaWithAdressOIB_1">ISTRA MONT j.d.o.o. PULA, OIB 06136608639, Carlijeva ulica 10, 52100 Pula</derivirana_varijabla>
  </DomainObject.Predmet.ProtustrankaWithAdressOIB>
  <DomainObject.Predmet.ProtustrankaNazivFormated>
    <izvorni_sadrzaj>ISTRA MONT j.d.o.o. PULA</izvorni_sadrzaj>
    <derivirana_varijabla naziv="DomainObject.Predmet.ProtustrankaNazivFormated_1">ISTRA MONT j.d.o.o. PULA</derivirana_varijabla>
  </DomainObject.Predmet.ProtustrankaNazivFormated>
  <DomainObject.Predmet.ProtustrankaNazivFormatedOIB>
    <izvorni_sadrzaj>ISTRA MONT j.d.o.o. PULA, OIB 06136608639</izvorni_sadrzaj>
    <derivirana_varijabla naziv="DomainObject.Predmet.ProtustrankaNazivFormatedOIB_1">ISTRA MONT j.d.o.o. PULA, OIB 06136608639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Ulica grada Vukovara 70, 10000 Zagreb; Addiko Bank dioničko društvo, Slavonska avenija 6, 10000 Zagreb</izvorni_sadrzaj>
    <derivirana_varijabla naziv="DomainObject.Predmet.StrankaFormatedWithAdress_1"> Financijska agencija (FINA), Ulica grada Vukovara 70, 10000 Zagreb; Addiko Bank dioničko društvo, Slavonska avenija 6, 10000 Zagreb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</izvorni_sadrzaj>
    <derivirana_varijabla naziv="DomainObject.Predmet.StrankaFormatedWithAdressOIB_1"> Financijska agencija (FINA), OIB 85821130368, Ulica grada Vukovara 70, 10000 Zagreb; Addiko Bank dioničko društvo, OIB 14036333877, Slavonska avenija 6, 10000 Zagreb</derivirana_varijabla>
  </DomainObject.Predmet.StrankaFormatedWithAdressOIB>
  <DomainObject.Predmet.StrankaWithAdress>
    <izvorni_sadrzaj>Financijska agencija (FINA) Ulica grada Vukovara 70,10000 Zagreb,Addiko Bank dioničko društvo Slavonska avenija 6,10000 Zagreb</izvorni_sadrzaj>
    <derivirana_varijabla naziv="DomainObject.Predmet.StrankaWithAdress_1">Financijska agencija (FINA) Ulica grada Vukovara 70,10000 Zagreb,Addiko Bank dioničko društvo Slavonska avenija 6,10000 Zagreb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</izvorni_sadrzaj>
    <derivirana_varijabla naziv="DomainObject.Predmet.StrankaWithAdressOIB_1">Financijska agencija (FINA), OIB 85821130368, Ulica grada Vukovara 70,10000 Zagreb,Addiko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2857.33</izvorni_sadrzaj>
    <derivirana_varijabla naziv="DomainObject.Predmet.TrenutnaVrijednost_1">2857.33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ISTRA MONT j.d.o.o. PULA</item>
    </izvorni_sadrzaj>
    <derivirana_varijabla naziv="DomainObject.Predmet.ProtuStrankaListFormated_1">
      <item>ISTRA MONT j.d.o.o. PULA</item>
    </derivirana_varijabla>
  </DomainObject.Predmet.ProtuStrankaListFormated>
  <DomainObject.Predmet.ProtuStrankaListFormatedOIB>
    <izvorni_sadrzaj>
      <item>ISTRA MONT j.d.o.o. PULA, OIB 06136608639</item>
    </izvorni_sadrzaj>
    <derivirana_varijabla naziv="DomainObject.Predmet.ProtuStrankaListFormatedOIB_1">
      <item>ISTRA MONT j.d.o.o. PULA, OIB 06136608639</item>
    </derivirana_varijabla>
  </DomainObject.Predmet.ProtuStrankaListFormatedOIB>
  <DomainObject.Predmet.ProtuStrankaListFormatedWithAdress>
    <izvorni_sadrzaj>
      <item>ISTRA MONT j.d.o.o. PULA, Carlijeva ulica 10, 52100 Pula</item>
    </izvorni_sadrzaj>
    <derivirana_varijabla naziv="DomainObject.Predmet.ProtuStrankaListFormatedWithAdress_1">
      <item>ISTRA MONT j.d.o.o. PULA, Carlijeva ulica 10, 52100 Pula</item>
    </derivirana_varijabla>
  </DomainObject.Predmet.ProtuStrankaListFormatedWithAdress>
  <DomainObject.Predmet.ProtuStrankaListFormatedWithAdressOIB>
    <izvorni_sadrzaj>
      <item>ISTRA MONT j.d.o.o. PULA, OIB 06136608639, Carlijeva ulica 10, 52100 Pula</item>
    </izvorni_sadrzaj>
    <derivirana_varijabla naziv="DomainObject.Predmet.ProtuStrankaListFormatedWithAdressOIB_1">
      <item>ISTRA MONT j.d.o.o. PULA, OIB 06136608639, Carlijeva ulica 10, 52100 Pula</item>
    </derivirana_varijabla>
  </DomainObject.Predmet.ProtuStrankaListFormatedWithAdressOIB>
  <DomainObject.Predmet.ProtuStrankaListNazivFormated>
    <izvorni_sadrzaj>
      <item>ISTRA MONT j.d.o.o. PULA</item>
    </izvorni_sadrzaj>
    <derivirana_varijabla naziv="DomainObject.Predmet.ProtuStrankaListNazivFormated_1">
      <item>ISTRA MONT j.d.o.o. PULA</item>
    </derivirana_varijabla>
  </DomainObject.Predmet.ProtuStrankaListNazivFormated>
  <DomainObject.Predmet.ProtuStrankaListNazivFormatedOIB>
    <izvorni_sadrzaj>
      <item>ISTRA MONT j.d.o.o. PULA, OIB 06136608639</item>
    </izvorni_sadrzaj>
    <derivirana_varijabla naziv="DomainObject.Predmet.ProtuStrankaListNazivFormatedOIB_1">
      <item>ISTRA MONT j.d.o.o. PULA, OIB 06136608639</item>
    </derivirana_varijabla>
  </DomainObject.Predmet.ProtuStrankaListNazivFormatedOIB>
  <DomainObject.Predmet.OstaliListFormated>
    <izvorni_sadrzaj>
      <item>Nebojša Mamić</item>
    </izvorni_sadrzaj>
    <derivirana_varijabla naziv="DomainObject.Predmet.OstaliListFormated_1">
      <item>Nebojša Mamić</item>
    </derivirana_varijabla>
  </DomainObject.Predmet.OstaliListFormated>
  <DomainObject.Predmet.OstaliListFormatedOIB>
    <izvorni_sadrzaj>
      <item>Nebojša Mamić, OIB 73364431058</item>
    </izvorni_sadrzaj>
    <derivirana_varijabla naziv="DomainObject.Predmet.OstaliListFormatedOIB_1">
      <item>Nebojša Mamić, OIB 73364431058</item>
    </derivirana_varijabla>
  </DomainObject.Predmet.OstaliListFormatedOIB>
  <DomainObject.Predmet.OstaliListFormatedWithAdress>
    <izvorni_sadrzaj>
      <item>Nebojša Mamić, Carlijeva ulica 10, 52100 Pula</item>
    </izvorni_sadrzaj>
    <derivirana_varijabla naziv="DomainObject.Predmet.OstaliListFormatedWithAdress_1">
      <item>Nebojša Mamić, Carlijeva ulica 10, 52100 Pula</item>
    </derivirana_varijabla>
  </DomainObject.Predmet.OstaliListFormatedWithAdress>
  <DomainObject.Predmet.OstaliListFormatedWithAdressOIB>
    <izvorni_sadrzaj>
      <item>Nebojša Mamić, OIB 73364431058, Carlijeva ulica 10, 52100 Pula</item>
    </izvorni_sadrzaj>
    <derivirana_varijabla naziv="DomainObject.Predmet.OstaliListFormatedWithAdressOIB_1">
      <item>Nebojša Mamić, OIB 73364431058, Carlijeva ulica 10, 52100 Pula</item>
    </derivirana_varijabla>
  </DomainObject.Predmet.OstaliListFormatedWithAdressOIB>
  <DomainObject.Predmet.OstaliListNazivFormated>
    <izvorni_sadrzaj>
      <item>Nebojša Mamić</item>
    </izvorni_sadrzaj>
    <derivirana_varijabla naziv="DomainObject.Predmet.OstaliListNazivFormated_1">
      <item>Nebojša Mamić</item>
    </derivirana_varijabla>
  </DomainObject.Predmet.OstaliListNazivFormated>
  <DomainObject.Predmet.OstaliListNazivFormatedOIB>
    <izvorni_sadrzaj>
      <item>Nebojša Mamić, OIB 73364431058</item>
    </izvorni_sadrzaj>
    <derivirana_varijabla naziv="DomainObject.Predmet.OstaliListNazivFormatedOIB_1">
      <item>Nebojša Mamić, OIB 73364431058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2023.</izvorni_sadrzaj>
    <derivirana_varijabla naziv="DomainObject.Datum_1">7. ožujka 2023.</derivirana_varijabla>
  </DomainObject.Datum>
  <DomainObject.PoslovniBrojDokumenta>
    <izvorni_sadrzaj>St-45/2023-8</izvorni_sadrzaj>
    <derivirana_varijabla naziv="DomainObject.PoslovniBrojDokumenta_1">St-45/2023-8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ISTRA MONT j.d.o.o. PULA</izvorni_sadrzaj>
    <derivirana_varijabla naziv="DomainObject.Predmet.ProtustrankaIDrugi_1">ISTRA MONT j.d.o.o.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ISTRA MONT j.d.o.o. PULA, OIB 06136608639, Carlijeva ulica 10, 52100 Pula</izvorni_sadrzaj>
    <derivirana_varijabla naziv="DomainObject.Predmet.ProtustrankaIDrugiAdressOIB_1">ISTRA MONT j.d.o.o. PULA, OIB 06136608639, Carlijeva ulica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MONT j.d.o.o. PULA</item>
      <item>Financijska agencija (FINA)</item>
      <item>Nebojša Mamić</item>
      <item>Addiko Bank dioničko društvo</item>
    </izvorni_sadrzaj>
    <derivirana_varijabla naziv="DomainObject.Predmet.SudioniciListNaziv_1">
      <item>ISTRA MONT j.d.o.o. PULA</item>
      <item>Financijska agencija (FINA)</item>
      <item>Nebojša Mamić</item>
      <item>Addiko Bank dioničko društvo</item>
    </derivirana_varijabla>
  </DomainObject.Predmet.SudioniciListNaziv>
  <DomainObject.Predmet.SudioniciListAdressOIB>
    <izvorni_sadrzaj>
      <item>ISTRA MONT j.d.o.o. PULA, OIB 06136608639, Carlijeva ulica 10,52100 Pula</item>
      <item>Financijska agencija (FINA), OIB 85821130368, Ulica grada Vukovara 70,10000 Zagreb</item>
      <item>Nebojša Mamić, OIB 73364431058, Carlijeva ulica 10,52100 Pula</item>
      <item>Addiko Bank dioničko društvo, OIB 14036333877, Slavonska avenija 6,10000 Zagreb</item>
    </izvorni_sadrzaj>
    <derivirana_varijabla naziv="DomainObject.Predmet.SudioniciListAdressOIB_1">
      <item>ISTRA MONT j.d.o.o. PULA, OIB 06136608639, Carlijeva ulica 10,52100 Pula</item>
      <item>Financijska agencija (FINA), OIB 85821130368, Ulica grada Vukovara 70,10000 Zagreb</item>
      <item>Nebojša Mamić, OIB 73364431058, Carlijeva ulica 10,52100 Pula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06136608639</item>
      <item>, OIB 85821130368</item>
      <item>, OIB 73364431058</item>
      <item>, OIB 14036333877</item>
    </izvorni_sadrzaj>
    <derivirana_varijabla naziv="DomainObject.Predmet.SudioniciListNazivOIB_1">
      <item>, OIB 06136608639</item>
      <item>, OIB 85821130368</item>
      <item>, OIB 73364431058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2023.</izvorni_sadrzaj>
    <derivirana_varijabla naziv="DomainObject.Predmet.DatumPocetkaProcesa_1">27.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178</properties:Words>
  <properties:Characters>924</properties:Characters>
  <properties:Lines>47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2023-01-31T09:13:00Z</dcterms:created>
  <dc:creator>Jasmina Matika</dc:creator>
  <dc:description/>
  <cp:keywords/>
  <cp:lastModifiedBy>Jasmina Matika</cp:lastModifiedBy>
  <dcterms:modified xmlns:xsi="http://www.w3.org/2001/XMLSchema-instance" xsi:type="dcterms:W3CDTF">2023-03-07T08:16:00Z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St-45/2023-8 / Zapisnik - Ročište radi rasprave o uvjetima za otvaranje steč. post. (St-45-23 -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